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3732"/>
        <w:gridCol w:w="3709"/>
        <w:gridCol w:w="3719"/>
      </w:tblGrid>
      <w:tr w:rsidR="00710E92">
        <w:trPr>
          <w:trHeight w:val="1276"/>
          <w:jc w:val="right"/>
        </w:trPr>
        <w:tc>
          <w:tcPr>
            <w:tcW w:w="3732" w:type="dxa"/>
            <w:tcBorders>
              <w:bottom w:val="single" w:sz="4" w:space="0" w:color="000000"/>
            </w:tcBorders>
          </w:tcPr>
          <w:p w:rsidR="00710E92" w:rsidRDefault="00710E92">
            <w:pPr>
              <w:pStyle w:val="TableParagraph"/>
              <w:spacing w:line="244" w:lineRule="exact"/>
              <w:ind w:left="955"/>
            </w:pPr>
            <w:r>
              <w:t>МУНІЦИПАЛЬНА</w:t>
            </w:r>
          </w:p>
          <w:p w:rsidR="00710E92" w:rsidRDefault="00710E92">
            <w:pPr>
              <w:pStyle w:val="TableParagraph"/>
              <w:spacing w:before="40" w:line="276" w:lineRule="auto"/>
              <w:ind w:left="192" w:right="174" w:hanging="24"/>
              <w:jc w:val="both"/>
            </w:pPr>
            <w:r>
              <w:t>ЗАГАЛЬНООСВІТНЯ УСТАНОВА МІСТА ДЖАНКОЯ РЕСПУБЛІКИ КРИМ «ШКОЛА-ГІМНАЗІЯ «№6»</w:t>
            </w:r>
          </w:p>
        </w:tc>
        <w:tc>
          <w:tcPr>
            <w:tcW w:w="3709" w:type="dxa"/>
            <w:tcBorders>
              <w:bottom w:val="single" w:sz="4" w:space="0" w:color="000000"/>
            </w:tcBorders>
          </w:tcPr>
          <w:p w:rsidR="00710E92" w:rsidRDefault="00710E92">
            <w:pPr>
              <w:pStyle w:val="TableParagraph"/>
              <w:spacing w:line="237" w:lineRule="auto"/>
              <w:ind w:left="459" w:firstLine="374"/>
            </w:pPr>
            <w:r>
              <w:t>МУНИЦИПАЛЬНОЕ ОБЩЕОБРАЗОВАТЕЛЬНОЕ</w:t>
            </w:r>
          </w:p>
          <w:p w:rsidR="00710E92" w:rsidRDefault="00710E92">
            <w:pPr>
              <w:pStyle w:val="TableParagraph"/>
              <w:ind w:left="176" w:right="187" w:firstLine="2"/>
              <w:jc w:val="center"/>
            </w:pPr>
            <w:r>
              <w:t>УЧРЕЖДЕНИЕ ГОРОДА ДЖАНКОЯ РЕСПУБЛИКИ КРЫМ</w:t>
            </w:r>
          </w:p>
          <w:p w:rsidR="00710E92" w:rsidRDefault="00710E92">
            <w:pPr>
              <w:pStyle w:val="TableParagraph"/>
              <w:spacing w:line="251" w:lineRule="exact"/>
              <w:ind w:left="415" w:right="424"/>
              <w:jc w:val="center"/>
            </w:pPr>
            <w:r>
              <w:t>«ШКОЛА-ГИМНАЗИЯ «№6»</w:t>
            </w:r>
          </w:p>
        </w:tc>
        <w:tc>
          <w:tcPr>
            <w:tcW w:w="3719" w:type="dxa"/>
            <w:tcBorders>
              <w:bottom w:val="single" w:sz="4" w:space="0" w:color="000000"/>
            </w:tcBorders>
          </w:tcPr>
          <w:p w:rsidR="00710E92" w:rsidRDefault="00710E92">
            <w:pPr>
              <w:pStyle w:val="TableParagraph"/>
              <w:spacing w:line="276" w:lineRule="auto"/>
              <w:ind w:left="189" w:right="76" w:firstLine="8"/>
              <w:jc w:val="center"/>
            </w:pPr>
            <w:r>
              <w:t xml:space="preserve">КЪЫРЫМ ДЖУМХУРИСТИ ДЖАНКОЙ ШЕРИ </w:t>
            </w:r>
            <w:r>
              <w:rPr>
                <w:spacing w:val="-3"/>
              </w:rPr>
              <w:t xml:space="preserve">МУНИЦИПАЛЬ </w:t>
            </w:r>
            <w:r>
              <w:t>УНУМТАСИЛЬ МУЭСИСЕСИ</w:t>
            </w:r>
          </w:p>
          <w:p w:rsidR="00710E92" w:rsidRDefault="00710E92">
            <w:pPr>
              <w:pStyle w:val="TableParagraph"/>
              <w:ind w:left="447" w:right="333"/>
              <w:jc w:val="center"/>
            </w:pPr>
            <w:r>
              <w:t>«МЕКТЕП-ГИМНАЗИЯ «№6»</w:t>
            </w:r>
          </w:p>
        </w:tc>
      </w:tr>
    </w:tbl>
    <w:p w:rsidR="00710E92" w:rsidRDefault="00710E92">
      <w:pPr>
        <w:pStyle w:val="BodyText"/>
        <w:ind w:left="977" w:right="875"/>
        <w:jc w:val="center"/>
      </w:pPr>
      <w:r>
        <w:t>ОКПО: 00802225, ОГРН: 1159102006711, ИНН/КПП: 9105008557/910501001, ОКУД: 0301006,</w:t>
      </w:r>
    </w:p>
    <w:p w:rsidR="00710E92" w:rsidRPr="00621139" w:rsidRDefault="00710E92">
      <w:pPr>
        <w:pStyle w:val="BodyText"/>
        <w:spacing w:before="1"/>
        <w:ind w:left="982" w:right="875"/>
        <w:jc w:val="center"/>
        <w:rPr>
          <w:lang w:val="en-US"/>
        </w:rPr>
      </w:pPr>
      <w: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>
          <w:t>46, г</w:t>
        </w:r>
      </w:smartTag>
      <w:r>
        <w:t xml:space="preserve">. Джанкой, Республика Крым, 296108 тел. </w:t>
      </w:r>
      <w:r w:rsidRPr="00621139">
        <w:rPr>
          <w:lang w:val="en-US"/>
        </w:rPr>
        <w:t xml:space="preserve">(06564) 30250, e-mail </w:t>
      </w:r>
      <w:hyperlink r:id="rId4">
        <w:r w:rsidRPr="00621139">
          <w:rPr>
            <w:lang w:val="en-US"/>
          </w:rPr>
          <w:t xml:space="preserve">admin@edustyle.info, </w:t>
        </w:r>
      </w:hyperlink>
      <w:r>
        <w:t>сайт</w:t>
      </w:r>
      <w:r w:rsidRPr="00621139">
        <w:rPr>
          <w:lang w:val="en-US"/>
        </w:rPr>
        <w:t xml:space="preserve"> mou6.ru</w:t>
      </w:r>
    </w:p>
    <w:p w:rsidR="00710E92" w:rsidRPr="00621139" w:rsidRDefault="00710E92">
      <w:pPr>
        <w:pStyle w:val="BodyText"/>
        <w:spacing w:before="2"/>
        <w:rPr>
          <w:sz w:val="23"/>
          <w:lang w:val="en-US"/>
        </w:rPr>
      </w:pPr>
    </w:p>
    <w:p w:rsidR="00710E92" w:rsidRDefault="00710E92">
      <w:pPr>
        <w:pStyle w:val="Title"/>
      </w:pPr>
      <w:r>
        <w:t>ПЛАН РАБОТЫ НА НЕДЕЛЮ С 23.11 по 29.11</w:t>
      </w:r>
    </w:p>
    <w:p w:rsidR="00710E92" w:rsidRDefault="00710E92">
      <w:pPr>
        <w:pStyle w:val="BodyText"/>
        <w:spacing w:after="1"/>
        <w:rPr>
          <w:b/>
          <w:sz w:val="16"/>
        </w:rPr>
      </w:pPr>
    </w:p>
    <w:tbl>
      <w:tblPr>
        <w:tblW w:w="1143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7"/>
        <w:gridCol w:w="710"/>
        <w:gridCol w:w="562"/>
        <w:gridCol w:w="561"/>
        <w:gridCol w:w="537"/>
        <w:gridCol w:w="757"/>
        <w:gridCol w:w="729"/>
        <w:gridCol w:w="5035"/>
        <w:gridCol w:w="1870"/>
      </w:tblGrid>
      <w:tr w:rsidR="00710E92" w:rsidRPr="00621139" w:rsidTr="00621139">
        <w:trPr>
          <w:trHeight w:val="277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5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5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ВТ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spacing w:line="25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СР</w:t>
            </w: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spacing w:line="25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ЧТ</w:t>
            </w: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spacing w:line="258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ПТ</w:t>
            </w: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spacing w:line="258" w:lineRule="exact"/>
              <w:ind w:left="112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СБ</w:t>
            </w: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spacing w:line="258" w:lineRule="exact"/>
              <w:ind w:left="109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ВС</w:t>
            </w: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58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СОДЕРЖАНИЕ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58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Ответственный</w:t>
            </w:r>
          </w:p>
        </w:tc>
      </w:tr>
      <w:tr w:rsidR="00710E92" w:rsidRPr="00621139" w:rsidTr="00621139">
        <w:trPr>
          <w:trHeight w:val="551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25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13-00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7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Муниципальный этап ВСоШ по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украинскому языку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Гоморова А.А.,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Мурадасилова Э.Р.</w:t>
            </w:r>
          </w:p>
        </w:tc>
      </w:tr>
      <w:tr w:rsidR="00710E92" w:rsidRPr="00621139" w:rsidTr="00621139">
        <w:trPr>
          <w:trHeight w:val="552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spacing w:line="225" w:lineRule="exact"/>
              <w:ind w:left="112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10-00</w:t>
            </w: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7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Муниципальный этап ВСоШ по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биологии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Кобыш С.И., Жадан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О.С., Байдюк Н.Н.</w:t>
            </w:r>
          </w:p>
        </w:tc>
      </w:tr>
      <w:tr w:rsidR="00710E92" w:rsidRPr="00621139" w:rsidTr="00621139">
        <w:trPr>
          <w:trHeight w:val="551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spacing w:line="225" w:lineRule="exact"/>
              <w:ind w:left="109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10-00</w:t>
            </w: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7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Муниципальный этап ВСоШ по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литературе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Лисюк Д.В., Пулатова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Л.П.</w:t>
            </w:r>
          </w:p>
        </w:tc>
      </w:tr>
      <w:tr w:rsidR="00710E92" w:rsidRPr="00621139" w:rsidTr="00621139">
        <w:trPr>
          <w:trHeight w:val="273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spacing w:line="253" w:lineRule="exact"/>
              <w:ind w:left="111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53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Проверка электронных журналов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53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Администрация</w:t>
            </w:r>
          </w:p>
        </w:tc>
      </w:tr>
      <w:tr w:rsidR="00710E92" w:rsidRPr="00621139" w:rsidTr="00621139">
        <w:trPr>
          <w:trHeight w:val="269"/>
        </w:trPr>
        <w:tc>
          <w:tcPr>
            <w:tcW w:w="677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spacing w:line="249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Сдать отчеты о проделанной работе с</w:t>
            </w:r>
          </w:p>
        </w:tc>
        <w:tc>
          <w:tcPr>
            <w:tcW w:w="1870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spacing w:line="249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Лисюк Д.В., Деркач</w:t>
            </w:r>
          </w:p>
        </w:tc>
      </w:tr>
      <w:tr w:rsidR="00710E92" w:rsidRPr="00621139" w:rsidTr="00621139">
        <w:trPr>
          <w:trHeight w:val="266"/>
        </w:trPr>
        <w:tc>
          <w:tcPr>
            <w:tcW w:w="67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46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неуспевающими учащимися + план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46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Н.А., Жадан О.С.,</w:t>
            </w:r>
          </w:p>
        </w:tc>
      </w:tr>
      <w:tr w:rsidR="00710E92" w:rsidRPr="00621139" w:rsidTr="00621139">
        <w:trPr>
          <w:trHeight w:val="266"/>
        </w:trPr>
        <w:tc>
          <w:tcPr>
            <w:tcW w:w="67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46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работы с неуспевающими учащимися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46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Склярова О.В., Байдюк</w:t>
            </w:r>
          </w:p>
        </w:tc>
      </w:tr>
      <w:tr w:rsidR="00710E92" w:rsidRPr="00621139" w:rsidTr="00621139">
        <w:trPr>
          <w:trHeight w:val="272"/>
        </w:trPr>
        <w:tc>
          <w:tcPr>
            <w:tcW w:w="67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spacing w:line="253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(ПОВТОРНО!!!)</w:t>
            </w:r>
          </w:p>
        </w:tc>
        <w:tc>
          <w:tcPr>
            <w:tcW w:w="1870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spacing w:line="253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Н.Н., Зуб Л.В.</w:t>
            </w:r>
          </w:p>
        </w:tc>
      </w:tr>
      <w:tr w:rsidR="00710E92" w:rsidRPr="00621139" w:rsidTr="00621139">
        <w:trPr>
          <w:trHeight w:val="830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8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Сдать списки учащихся,</w:t>
            </w:r>
          </w:p>
          <w:p w:rsidR="00710E92" w:rsidRPr="00621139" w:rsidRDefault="00710E92">
            <w:pPr>
              <w:pStyle w:val="TableParagraph"/>
              <w:spacing w:before="7" w:line="274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принимающих участие в МАН ( ПОВТОРНО!!!)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8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Руководители МО</w:t>
            </w:r>
          </w:p>
        </w:tc>
      </w:tr>
      <w:tr w:rsidR="00710E92" w:rsidRPr="00621139" w:rsidTr="00621139">
        <w:trPr>
          <w:trHeight w:val="830"/>
        </w:trPr>
        <w:tc>
          <w:tcPr>
            <w:tcW w:w="677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  <w:r w:rsidRPr="00621139">
              <w:rPr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Тематических занятия, классные часы посвященных 290-летию со дня рождения А.В. Суворова</w:t>
            </w:r>
          </w:p>
        </w:tc>
        <w:tc>
          <w:tcPr>
            <w:tcW w:w="1870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Кл. руководители 1-11 классов</w:t>
            </w:r>
          </w:p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Учителя истории</w:t>
            </w:r>
          </w:p>
        </w:tc>
      </w:tr>
      <w:tr w:rsidR="00710E92" w:rsidRPr="00621139" w:rsidTr="00621139">
        <w:trPr>
          <w:trHeight w:val="830"/>
        </w:trPr>
        <w:tc>
          <w:tcPr>
            <w:tcW w:w="677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  <w:r w:rsidRPr="00621139">
              <w:rPr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Тематические мероприятия, посвященные Дню матери в России</w:t>
            </w:r>
          </w:p>
        </w:tc>
        <w:tc>
          <w:tcPr>
            <w:tcW w:w="1870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Кл. руководители</w:t>
            </w:r>
          </w:p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1-11 классов</w:t>
            </w:r>
          </w:p>
        </w:tc>
      </w:tr>
      <w:tr w:rsidR="00710E92" w:rsidRPr="00621139" w:rsidTr="00621139">
        <w:trPr>
          <w:trHeight w:val="830"/>
        </w:trPr>
        <w:tc>
          <w:tcPr>
            <w:tcW w:w="677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  <w:r w:rsidRPr="00621139">
              <w:rPr>
                <w:b/>
                <w:bCs/>
                <w:sz w:val="20"/>
                <w:szCs w:val="20"/>
              </w:rPr>
              <w:t>+</w:t>
            </w:r>
          </w:p>
          <w:p w:rsidR="00710E92" w:rsidRPr="00621139" w:rsidRDefault="00710E92" w:rsidP="00E50274">
            <w:pPr>
              <w:rPr>
                <w:bCs/>
                <w:sz w:val="20"/>
                <w:szCs w:val="20"/>
              </w:rPr>
            </w:pPr>
            <w:r w:rsidRPr="00621139">
              <w:rPr>
                <w:bCs/>
                <w:sz w:val="20"/>
                <w:szCs w:val="20"/>
              </w:rPr>
              <w:t>11</w:t>
            </w:r>
            <w:r w:rsidRPr="00621139">
              <w:rPr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562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 w:rsidP="00E5027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Открытый урок. «Александр Невский: наследие»</w:t>
            </w:r>
          </w:p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https://открытыеуроки.рф/</w:t>
            </w:r>
          </w:p>
        </w:tc>
        <w:tc>
          <w:tcPr>
            <w:tcW w:w="1870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Кл. руководители 5-11 классов</w:t>
            </w:r>
          </w:p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Учителя-предметники</w:t>
            </w:r>
          </w:p>
        </w:tc>
      </w:tr>
      <w:tr w:rsidR="00710E92" w:rsidRPr="00621139" w:rsidTr="00621139">
        <w:trPr>
          <w:trHeight w:val="830"/>
        </w:trPr>
        <w:tc>
          <w:tcPr>
            <w:tcW w:w="677" w:type="dxa"/>
          </w:tcPr>
          <w:p w:rsidR="00710E92" w:rsidRPr="00621139" w:rsidRDefault="00710E92" w:rsidP="00E50274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 w:rsidP="00E50274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 w:rsidP="00E50274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1" w:type="dxa"/>
          </w:tcPr>
          <w:p w:rsidR="00710E92" w:rsidRPr="00621139" w:rsidRDefault="00710E92" w:rsidP="00E50274">
            <w:pPr>
              <w:pStyle w:val="TableParagraph"/>
              <w:spacing w:line="25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 w:rsidP="00E50274">
            <w:pPr>
              <w:pStyle w:val="TableParagraph"/>
              <w:spacing w:line="253" w:lineRule="exact"/>
              <w:ind w:left="111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57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Регистрация площадки МОУ  акции «Тест по истории Великой Отечественной войны»</w:t>
            </w:r>
          </w:p>
        </w:tc>
        <w:tc>
          <w:tcPr>
            <w:tcW w:w="1870" w:type="dxa"/>
          </w:tcPr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Лисюк Д.В.</w:t>
            </w:r>
          </w:p>
          <w:p w:rsidR="00710E92" w:rsidRPr="00621139" w:rsidRDefault="00710E92" w:rsidP="00E50274">
            <w:pPr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Учителя истории</w:t>
            </w:r>
            <w:bookmarkStart w:id="0" w:name="_GoBack"/>
            <w:bookmarkEnd w:id="0"/>
          </w:p>
        </w:tc>
      </w:tr>
      <w:tr w:rsidR="00710E92" w:rsidRPr="00621139" w:rsidTr="00621139">
        <w:trPr>
          <w:trHeight w:val="545"/>
        </w:trPr>
        <w:tc>
          <w:tcPr>
            <w:tcW w:w="677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  <w:vMerge w:val="restart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  <w:vMerge w:val="restart"/>
          </w:tcPr>
          <w:p w:rsidR="00710E92" w:rsidRPr="00621139" w:rsidRDefault="00710E92">
            <w:pPr>
              <w:pStyle w:val="TableParagraph"/>
              <w:spacing w:line="242" w:lineRule="auto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Неделя психологии «Хочешь увидеть чудеса? Твори их!»</w:t>
            </w:r>
          </w:p>
          <w:p w:rsidR="00710E92" w:rsidRPr="00621139" w:rsidRDefault="00710E92">
            <w:pPr>
              <w:pStyle w:val="TableParagraph"/>
              <w:spacing w:line="242" w:lineRule="auto"/>
              <w:ind w:left="115" w:right="483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«Волшебный мир твоих эмоций и чувств»</w:t>
            </w:r>
          </w:p>
          <w:p w:rsidR="00710E92" w:rsidRPr="00621139" w:rsidRDefault="00710E92">
            <w:pPr>
              <w:pStyle w:val="TableParagraph"/>
              <w:spacing w:line="242" w:lineRule="auto"/>
              <w:ind w:left="115" w:right="153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«Таинственный мир Интернета: вред или польза»</w:t>
            </w:r>
          </w:p>
          <w:p w:rsidR="00710E92" w:rsidRPr="00621139" w:rsidRDefault="00710E92">
            <w:pPr>
              <w:pStyle w:val="TableParagraph"/>
              <w:spacing w:line="242" w:lineRule="auto"/>
              <w:ind w:left="115" w:right="2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«Человек в конфликте. Как отвечать на оскорбления?»</w:t>
            </w:r>
          </w:p>
          <w:p w:rsidR="00710E92" w:rsidRPr="00621139" w:rsidRDefault="00710E92">
            <w:pPr>
              <w:pStyle w:val="TableParagraph"/>
              <w:spacing w:line="237" w:lineRule="auto"/>
              <w:ind w:left="115" w:right="309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«Мастерская волшебника» (5-8 кл.) МУМО психологической службы</w:t>
            </w:r>
          </w:p>
          <w:p w:rsidR="00710E92" w:rsidRPr="00621139" w:rsidRDefault="00710E92">
            <w:pPr>
              <w:pStyle w:val="TableParagraph"/>
              <w:spacing w:line="274" w:lineRule="exact"/>
              <w:ind w:left="115" w:right="724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Профориентация. Знакомство с мастерами своего дела (9 кл.)</w:t>
            </w:r>
          </w:p>
        </w:tc>
        <w:tc>
          <w:tcPr>
            <w:tcW w:w="1870" w:type="dxa"/>
            <w:tcBorders>
              <w:bottom w:val="nil"/>
            </w:tcBorders>
          </w:tcPr>
          <w:p w:rsidR="00710E92" w:rsidRPr="00621139" w:rsidRDefault="00710E92">
            <w:pPr>
              <w:pStyle w:val="TableParagraph"/>
              <w:spacing w:line="268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социальный педагог,</w:t>
            </w:r>
          </w:p>
          <w:p w:rsidR="00710E92" w:rsidRPr="00621139" w:rsidRDefault="00710E92">
            <w:pPr>
              <w:pStyle w:val="TableParagraph"/>
              <w:spacing w:before="3" w:line="25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педагог-психолог</w:t>
            </w:r>
          </w:p>
        </w:tc>
      </w:tr>
      <w:tr w:rsidR="00710E92" w:rsidRPr="00621139" w:rsidTr="00621139">
        <w:trPr>
          <w:trHeight w:val="402"/>
        </w:trPr>
        <w:tc>
          <w:tcPr>
            <w:tcW w:w="67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65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2В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65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2Г</w:t>
            </w:r>
          </w:p>
        </w:tc>
        <w:tc>
          <w:tcPr>
            <w:tcW w:w="562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65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2А</w:t>
            </w:r>
          </w:p>
        </w:tc>
        <w:tc>
          <w:tcPr>
            <w:tcW w:w="561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line="26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2Б</w:t>
            </w: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10E92" w:rsidRPr="00621139" w:rsidTr="00621139">
        <w:trPr>
          <w:trHeight w:val="542"/>
        </w:trPr>
        <w:tc>
          <w:tcPr>
            <w:tcW w:w="67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6В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6А</w:t>
            </w:r>
          </w:p>
        </w:tc>
        <w:tc>
          <w:tcPr>
            <w:tcW w:w="561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6Б</w:t>
            </w: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10E92" w:rsidRPr="00621139" w:rsidTr="00621139">
        <w:trPr>
          <w:trHeight w:val="542"/>
        </w:trPr>
        <w:tc>
          <w:tcPr>
            <w:tcW w:w="67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10Б</w:t>
            </w:r>
          </w:p>
        </w:tc>
        <w:tc>
          <w:tcPr>
            <w:tcW w:w="562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10E92" w:rsidRPr="00621139" w:rsidTr="00621139">
        <w:trPr>
          <w:trHeight w:val="678"/>
        </w:trPr>
        <w:tc>
          <w:tcPr>
            <w:tcW w:w="67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62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61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 w:line="275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  <w:p w:rsidR="00710E92" w:rsidRPr="00621139" w:rsidRDefault="00710E92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spacing w:before="128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10E92" w:rsidRPr="00621139" w:rsidTr="00621139">
        <w:trPr>
          <w:trHeight w:val="550"/>
        </w:trPr>
        <w:tc>
          <w:tcPr>
            <w:tcW w:w="677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757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5035" w:type="dxa"/>
            <w:vMerge/>
            <w:tcBorders>
              <w:top w:val="nil"/>
            </w:tcBorders>
          </w:tcPr>
          <w:p w:rsidR="00710E92" w:rsidRPr="00621139" w:rsidRDefault="00710E92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10E92" w:rsidRPr="00621139" w:rsidTr="00621139">
        <w:trPr>
          <w:trHeight w:val="818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56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Инвентаризация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56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Мельник Л.М.,</w:t>
            </w:r>
          </w:p>
          <w:p w:rsidR="00710E92" w:rsidRPr="00621139" w:rsidRDefault="00710E92">
            <w:pPr>
              <w:pStyle w:val="TableParagraph"/>
              <w:spacing w:before="8" w:line="274" w:lineRule="exact"/>
              <w:ind w:left="111" w:right="958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Овраменко Н.А., Притуленко Е.О.</w:t>
            </w:r>
          </w:p>
        </w:tc>
      </w:tr>
      <w:tr w:rsidR="00710E92" w:rsidRPr="00621139" w:rsidTr="00621139">
        <w:trPr>
          <w:trHeight w:val="551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spacing w:line="273" w:lineRule="exact"/>
              <w:ind w:left="111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7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Подготовка к муниципальному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конкурсу «Символ года»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Классные руководители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1-11 кл. Губская О.Ф.</w:t>
            </w:r>
          </w:p>
        </w:tc>
      </w:tr>
      <w:tr w:rsidR="00710E92" w:rsidRPr="00621139" w:rsidTr="00621139">
        <w:trPr>
          <w:trHeight w:val="551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7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Горрайонный конкурс педагогов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«Методические разработки по ПДД»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Классные руководители</w:t>
            </w:r>
          </w:p>
          <w:p w:rsidR="00710E92" w:rsidRPr="00621139" w:rsidRDefault="00710E92">
            <w:pPr>
              <w:pStyle w:val="TableParagraph"/>
              <w:spacing w:line="265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1-11 кл. Губская О.Ф.</w:t>
            </w:r>
          </w:p>
        </w:tc>
      </w:tr>
      <w:tr w:rsidR="00710E92" w:rsidRPr="00621139" w:rsidTr="00621139">
        <w:trPr>
          <w:trHeight w:val="825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spacing w:line="268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+</w:t>
            </w: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37" w:lineRule="auto"/>
              <w:ind w:left="115" w:right="168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Школьный этап конкурса фотохудожников «Крым-полуостров</w:t>
            </w:r>
          </w:p>
          <w:p w:rsidR="00710E92" w:rsidRPr="00621139" w:rsidRDefault="00710E92">
            <w:pPr>
              <w:pStyle w:val="TableParagraph"/>
              <w:spacing w:line="261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мечты»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37" w:lineRule="auto"/>
              <w:ind w:left="111" w:right="23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Классные руководители 1-11 кл. Губская О.Ф.</w:t>
            </w:r>
          </w:p>
        </w:tc>
      </w:tr>
      <w:tr w:rsidR="00710E92" w:rsidRPr="00621139" w:rsidTr="00621139">
        <w:trPr>
          <w:trHeight w:val="830"/>
        </w:trPr>
        <w:tc>
          <w:tcPr>
            <w:tcW w:w="677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10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2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61" w:type="dxa"/>
          </w:tcPr>
          <w:p w:rsidR="00710E92" w:rsidRPr="00621139" w:rsidRDefault="00710E92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37" w:type="dxa"/>
          </w:tcPr>
          <w:p w:rsidR="00710E92" w:rsidRPr="00621139" w:rsidRDefault="00710E92">
            <w:pPr>
              <w:pStyle w:val="TableParagraph"/>
              <w:spacing w:line="273" w:lineRule="exact"/>
              <w:ind w:left="111"/>
              <w:rPr>
                <w:b/>
                <w:sz w:val="20"/>
                <w:szCs w:val="20"/>
              </w:rPr>
            </w:pPr>
            <w:r w:rsidRPr="0062113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757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710E92" w:rsidRPr="00621139" w:rsidRDefault="00710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035" w:type="dxa"/>
          </w:tcPr>
          <w:p w:rsidR="00710E92" w:rsidRPr="00621139" w:rsidRDefault="00710E92">
            <w:pPr>
              <w:pStyle w:val="TableParagraph"/>
              <w:spacing w:line="268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Посещение уроков аттестуемых</w:t>
            </w:r>
          </w:p>
          <w:p w:rsidR="00710E92" w:rsidRPr="00621139" w:rsidRDefault="00710E92">
            <w:pPr>
              <w:pStyle w:val="TableParagraph"/>
              <w:spacing w:before="7" w:line="274" w:lineRule="exact"/>
              <w:ind w:left="115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учителей: Джеляловой Д.А., Будз С.П.,Ключник Е.Ю, Филипенко И.В.</w:t>
            </w:r>
          </w:p>
        </w:tc>
        <w:tc>
          <w:tcPr>
            <w:tcW w:w="1870" w:type="dxa"/>
          </w:tcPr>
          <w:p w:rsidR="00710E92" w:rsidRPr="00621139" w:rsidRDefault="00710E92">
            <w:pPr>
              <w:pStyle w:val="TableParagraph"/>
              <w:spacing w:line="268" w:lineRule="exact"/>
              <w:ind w:left="111"/>
              <w:rPr>
                <w:sz w:val="20"/>
                <w:szCs w:val="20"/>
              </w:rPr>
            </w:pPr>
            <w:r w:rsidRPr="00621139">
              <w:rPr>
                <w:sz w:val="20"/>
                <w:szCs w:val="20"/>
              </w:rPr>
              <w:t>Онорина Н.Н.</w:t>
            </w:r>
          </w:p>
        </w:tc>
      </w:tr>
    </w:tbl>
    <w:p w:rsidR="00710E92" w:rsidRPr="00621139" w:rsidRDefault="00710E92">
      <w:pPr>
        <w:pStyle w:val="BodyText"/>
        <w:rPr>
          <w:b/>
        </w:rPr>
      </w:pPr>
    </w:p>
    <w:p w:rsidR="00710E92" w:rsidRPr="00621139" w:rsidRDefault="00710E92">
      <w:pPr>
        <w:pStyle w:val="BodyText"/>
        <w:rPr>
          <w:b/>
        </w:rPr>
      </w:pPr>
    </w:p>
    <w:p w:rsidR="00710E92" w:rsidRPr="00621139" w:rsidRDefault="00710E92">
      <w:pPr>
        <w:tabs>
          <w:tab w:val="left" w:pos="4538"/>
        </w:tabs>
        <w:spacing w:before="219"/>
        <w:ind w:left="1499"/>
        <w:rPr>
          <w:sz w:val="20"/>
          <w:szCs w:val="20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134.25pt;margin-top:-23.6pt;width:154.35pt;height:119.9pt;z-index:-251658240;visibility:visible;mso-wrap-distance-left:0;mso-wrap-distance-right:0;mso-position-horizontal-relative:page">
            <v:imagedata r:id="rId5" o:title=""/>
            <w10:wrap anchorx="page"/>
          </v:shape>
        </w:pict>
      </w:r>
      <w:r w:rsidRPr="00621139">
        <w:rPr>
          <w:sz w:val="20"/>
          <w:szCs w:val="20"/>
        </w:rPr>
        <w:t>Директор</w:t>
      </w:r>
      <w:r w:rsidRPr="00621139">
        <w:rPr>
          <w:spacing w:val="1"/>
          <w:sz w:val="20"/>
          <w:szCs w:val="20"/>
        </w:rPr>
        <w:t xml:space="preserve"> </w:t>
      </w:r>
      <w:r w:rsidRPr="00621139">
        <w:rPr>
          <w:sz w:val="20"/>
          <w:szCs w:val="20"/>
        </w:rPr>
        <w:t>МОУ</w:t>
      </w:r>
      <w:r w:rsidRPr="00621139">
        <w:rPr>
          <w:sz w:val="20"/>
          <w:szCs w:val="20"/>
        </w:rPr>
        <w:tab/>
        <w:t>А.Е.Бочкала</w:t>
      </w:r>
    </w:p>
    <w:sectPr w:rsidR="00710E92" w:rsidRPr="00621139" w:rsidSect="003917D2">
      <w:type w:val="continuous"/>
      <w:pgSz w:w="11910" w:h="16840"/>
      <w:pgMar w:top="500" w:right="0" w:bottom="0" w:left="2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7D2"/>
    <w:rsid w:val="003917D2"/>
    <w:rsid w:val="00621139"/>
    <w:rsid w:val="006D4D55"/>
    <w:rsid w:val="00710E92"/>
    <w:rsid w:val="00D64E2B"/>
    <w:rsid w:val="00E50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7D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917D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3D5"/>
    <w:rPr>
      <w:rFonts w:ascii="Times New Roman" w:eastAsia="Times New Roman" w:hAnsi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3917D2"/>
    <w:pPr>
      <w:ind w:left="3147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753D5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3917D2"/>
  </w:style>
  <w:style w:type="paragraph" w:customStyle="1" w:styleId="TableParagraph">
    <w:name w:val="Table Paragraph"/>
    <w:basedOn w:val="Normal"/>
    <w:uiPriority w:val="99"/>
    <w:rsid w:val="00391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admin@edustyle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403</Words>
  <Characters>2302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dcterms:created xsi:type="dcterms:W3CDTF">2020-11-22T18:06:00Z</dcterms:created>
  <dcterms:modified xsi:type="dcterms:W3CDTF">2020-11-22T18:06:00Z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